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BE9" w:rsidRPr="004C24C3" w:rsidRDefault="00632BE9" w:rsidP="00991495">
      <w:pPr>
        <w:pStyle w:val="a3"/>
        <w:tabs>
          <w:tab w:val="clear" w:pos="4153"/>
          <w:tab w:val="clear" w:pos="8306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  <w:r w:rsidR="00086C5A">
        <w:rPr>
          <w:rFonts w:ascii="Arial" w:hAnsi="Arial" w:cs="Arial"/>
        </w:rPr>
        <w:t>№</w:t>
      </w:r>
      <w:r w:rsidR="002F03BB">
        <w:rPr>
          <w:rFonts w:ascii="Arial" w:hAnsi="Arial" w:cs="Arial"/>
        </w:rPr>
        <w:t xml:space="preserve"> </w:t>
      </w:r>
      <w:r w:rsidR="00A73497">
        <w:rPr>
          <w:rFonts w:ascii="Arial" w:hAnsi="Arial" w:cs="Arial"/>
        </w:rPr>
        <w:t>2</w:t>
      </w:r>
      <w:r w:rsidR="00503C96">
        <w:rPr>
          <w:rFonts w:ascii="Arial" w:hAnsi="Arial" w:cs="Arial"/>
        </w:rPr>
        <w:t>.1</w:t>
      </w:r>
    </w:p>
    <w:p w:rsidR="00632BE9" w:rsidRPr="004C24C3" w:rsidRDefault="00171DE8" w:rsidP="00991495">
      <w:pPr>
        <w:pStyle w:val="a3"/>
        <w:tabs>
          <w:tab w:val="clear" w:pos="4153"/>
          <w:tab w:val="clear" w:pos="8306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 xml:space="preserve">К ДОГОВОРУ № </w:t>
      </w:r>
      <w:r w:rsidR="00086C5A">
        <w:rPr>
          <w:rFonts w:ascii="Arial" w:hAnsi="Arial" w:cs="Arial"/>
        </w:rPr>
        <w:t>______</w:t>
      </w:r>
      <w:r w:rsidR="00764164">
        <w:rPr>
          <w:rFonts w:ascii="Arial" w:hAnsi="Arial" w:cs="Arial"/>
        </w:rPr>
        <w:t xml:space="preserve"> </w:t>
      </w:r>
      <w:r w:rsidR="00BA5609">
        <w:rPr>
          <w:rFonts w:ascii="Arial" w:hAnsi="Arial" w:cs="Arial"/>
        </w:rPr>
        <w:t xml:space="preserve"> </w:t>
      </w:r>
      <w:proofErr w:type="gramStart"/>
      <w:r w:rsidR="00BA5609">
        <w:rPr>
          <w:rFonts w:ascii="Arial" w:hAnsi="Arial" w:cs="Arial"/>
        </w:rPr>
        <w:t>от</w:t>
      </w:r>
      <w:proofErr w:type="gramEnd"/>
      <w:r w:rsidR="00BA5609">
        <w:rPr>
          <w:rFonts w:ascii="Arial" w:hAnsi="Arial" w:cs="Arial"/>
        </w:rPr>
        <w:t xml:space="preserve"> </w:t>
      </w:r>
      <w:r w:rsidR="00764164">
        <w:rPr>
          <w:rFonts w:ascii="Arial" w:hAnsi="Arial" w:cs="Arial"/>
        </w:rPr>
        <w:t xml:space="preserve"> </w:t>
      </w:r>
      <w:r w:rsidR="00086C5A">
        <w:rPr>
          <w:rFonts w:ascii="Arial" w:hAnsi="Arial" w:cs="Arial"/>
        </w:rPr>
        <w:t>__________________</w:t>
      </w:r>
    </w:p>
    <w:p w:rsidR="00FE1E31" w:rsidRDefault="00FE1E31" w:rsidP="00991495">
      <w:pPr>
        <w:pStyle w:val="a7"/>
        <w:ind w:left="0"/>
        <w:rPr>
          <w:rFonts w:cs="Arial"/>
        </w:rPr>
      </w:pPr>
    </w:p>
    <w:p w:rsidR="00FE1E31" w:rsidRPr="000951FC" w:rsidRDefault="000951FC" w:rsidP="004C24C3">
      <w:pPr>
        <w:pStyle w:val="a7"/>
        <w:ind w:left="0"/>
        <w:jc w:val="center"/>
        <w:rPr>
          <w:rFonts w:cs="Arial"/>
          <w:b/>
          <w:sz w:val="24"/>
          <w:szCs w:val="24"/>
        </w:rPr>
      </w:pPr>
      <w:r w:rsidRPr="000951FC">
        <w:rPr>
          <w:b/>
          <w:sz w:val="24"/>
          <w:szCs w:val="24"/>
        </w:rPr>
        <w:t>Перечень точек поставки и измерительных комплексов транзитных потребителей</w:t>
      </w:r>
    </w:p>
    <w:p w:rsidR="00B83A98" w:rsidRPr="00CF52E0" w:rsidRDefault="00632BE9">
      <w:pPr>
        <w:rPr>
          <w:sz w:val="22"/>
          <w:szCs w:val="22"/>
        </w:rPr>
      </w:pPr>
      <w:r>
        <w:rPr>
          <w:rFonts w:ascii="Arial" w:hAnsi="Arial" w:cs="Arial"/>
        </w:rPr>
        <w:t xml:space="preserve"> </w:t>
      </w:r>
    </w:p>
    <w:p w:rsidR="00045508" w:rsidRPr="00CF52E0" w:rsidRDefault="00503C96" w:rsidP="000B5939">
      <w:pPr>
        <w:pStyle w:val="ad"/>
        <w:numPr>
          <w:ilvl w:val="0"/>
          <w:numId w:val="1"/>
        </w:numPr>
        <w:tabs>
          <w:tab w:val="left" w:pos="993"/>
        </w:tabs>
        <w:ind w:left="993" w:right="482"/>
        <w:jc w:val="both"/>
        <w:rPr>
          <w:b/>
          <w:sz w:val="22"/>
          <w:szCs w:val="22"/>
        </w:rPr>
      </w:pPr>
      <w:r w:rsidRPr="00503C96">
        <w:rPr>
          <w:b/>
          <w:sz w:val="22"/>
          <w:szCs w:val="22"/>
        </w:rPr>
        <w:t>Перечень</w:t>
      </w:r>
      <w:r w:rsidR="00916C06">
        <w:rPr>
          <w:b/>
          <w:sz w:val="22"/>
          <w:szCs w:val="22"/>
        </w:rPr>
        <w:t xml:space="preserve"> точек поставки и</w:t>
      </w:r>
      <w:r w:rsidRPr="00503C96">
        <w:rPr>
          <w:b/>
          <w:sz w:val="22"/>
          <w:szCs w:val="22"/>
        </w:rPr>
        <w:t xml:space="preserve"> приборов учета, по которым производится расчет за отпущенную электроэнергию (мощность) </w:t>
      </w:r>
      <w:r w:rsidR="00916C06">
        <w:rPr>
          <w:b/>
          <w:sz w:val="22"/>
          <w:szCs w:val="22"/>
        </w:rPr>
        <w:t xml:space="preserve">транзитным </w:t>
      </w:r>
      <w:r w:rsidRPr="00503C96">
        <w:rPr>
          <w:b/>
          <w:sz w:val="22"/>
          <w:szCs w:val="22"/>
        </w:rPr>
        <w:t>потребителям, подключенны</w:t>
      </w:r>
      <w:r w:rsidR="00916C06">
        <w:rPr>
          <w:b/>
          <w:sz w:val="22"/>
          <w:szCs w:val="22"/>
        </w:rPr>
        <w:t>м</w:t>
      </w:r>
      <w:r w:rsidRPr="00503C96">
        <w:rPr>
          <w:b/>
          <w:sz w:val="22"/>
          <w:szCs w:val="22"/>
        </w:rPr>
        <w:t xml:space="preserve"> опосредованно к электрическим сетям сетевой организации через энергетические установки ПОТРЕБИТЕЛЯ</w:t>
      </w:r>
      <w:proofErr w:type="gramStart"/>
      <w:r w:rsidRPr="00503C96">
        <w:rPr>
          <w:b/>
          <w:sz w:val="22"/>
          <w:szCs w:val="22"/>
        </w:rPr>
        <w:t xml:space="preserve"> (_______________________________________________)</w:t>
      </w:r>
      <w:proofErr w:type="gramEnd"/>
    </w:p>
    <w:p w:rsidR="009F37C4" w:rsidRDefault="009F37C4" w:rsidP="009F37C4">
      <w:pPr>
        <w:rPr>
          <w:sz w:val="22"/>
          <w:szCs w:val="22"/>
        </w:rPr>
      </w:pPr>
    </w:p>
    <w:p w:rsidR="00A73497" w:rsidRDefault="00A73497" w:rsidP="009F37C4">
      <w:pPr>
        <w:rPr>
          <w:sz w:val="22"/>
          <w:szCs w:val="22"/>
        </w:rPr>
      </w:pPr>
    </w:p>
    <w:p w:rsidR="00A73497" w:rsidRPr="00CF52E0" w:rsidRDefault="00A73497" w:rsidP="009F37C4">
      <w:pPr>
        <w:rPr>
          <w:sz w:val="22"/>
          <w:szCs w:val="22"/>
        </w:rPr>
      </w:pPr>
    </w:p>
    <w:tbl>
      <w:tblPr>
        <w:tblStyle w:val="aa"/>
        <w:tblW w:w="15597" w:type="dxa"/>
        <w:tblInd w:w="250" w:type="dxa"/>
        <w:tblLayout w:type="fixed"/>
        <w:tblLook w:val="04A0"/>
      </w:tblPr>
      <w:tblGrid>
        <w:gridCol w:w="425"/>
        <w:gridCol w:w="1418"/>
        <w:gridCol w:w="1984"/>
        <w:gridCol w:w="1560"/>
        <w:gridCol w:w="1275"/>
        <w:gridCol w:w="1418"/>
        <w:gridCol w:w="992"/>
        <w:gridCol w:w="1559"/>
        <w:gridCol w:w="1276"/>
        <w:gridCol w:w="1276"/>
        <w:gridCol w:w="850"/>
        <w:gridCol w:w="825"/>
        <w:gridCol w:w="739"/>
      </w:tblGrid>
      <w:tr w:rsidR="00D31B47" w:rsidRPr="00CC5F70" w:rsidTr="00A73497">
        <w:trPr>
          <w:trHeight w:val="563"/>
        </w:trPr>
        <w:tc>
          <w:tcPr>
            <w:tcW w:w="425" w:type="dxa"/>
            <w:vMerge w:val="restart"/>
            <w:vAlign w:val="center"/>
            <w:hideMark/>
          </w:tcPr>
          <w:p w:rsidR="00D31B47" w:rsidRPr="00CC5F70" w:rsidRDefault="00D31B47" w:rsidP="00F37D16">
            <w:pPr>
              <w:ind w:left="-108" w:right="-78"/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 xml:space="preserve">№ </w:t>
            </w:r>
          </w:p>
          <w:p w:rsidR="00D31B47" w:rsidRPr="00CC5F70" w:rsidRDefault="00D31B47" w:rsidP="00F37D16">
            <w:pPr>
              <w:ind w:left="-108" w:right="-78"/>
              <w:jc w:val="center"/>
              <w:rPr>
                <w:sz w:val="16"/>
                <w:szCs w:val="16"/>
              </w:rPr>
            </w:pPr>
            <w:proofErr w:type="gramStart"/>
            <w:r w:rsidRPr="00CC5F70">
              <w:rPr>
                <w:sz w:val="16"/>
                <w:szCs w:val="16"/>
              </w:rPr>
              <w:t>п</w:t>
            </w:r>
            <w:proofErr w:type="gramEnd"/>
            <w:r w:rsidRPr="00CC5F70">
              <w:rPr>
                <w:sz w:val="16"/>
                <w:szCs w:val="16"/>
              </w:rPr>
              <w:t>/п</w:t>
            </w:r>
          </w:p>
        </w:tc>
        <w:tc>
          <w:tcPr>
            <w:tcW w:w="4962" w:type="dxa"/>
            <w:gridSpan w:val="3"/>
            <w:vAlign w:val="center"/>
          </w:tcPr>
          <w:p w:rsidR="00D31B47" w:rsidRPr="00CC5F70" w:rsidRDefault="00D31B47" w:rsidP="007641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ПОТРЕБИТЕЛЬ</w:t>
            </w:r>
          </w:p>
        </w:tc>
        <w:tc>
          <w:tcPr>
            <w:tcW w:w="10210" w:type="dxa"/>
            <w:gridSpan w:val="9"/>
            <w:vAlign w:val="center"/>
            <w:hideMark/>
          </w:tcPr>
          <w:p w:rsidR="00916C06" w:rsidRPr="00CC5F70" w:rsidRDefault="00916C06" w:rsidP="00B74A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Транзитный потребитель</w:t>
            </w:r>
          </w:p>
        </w:tc>
      </w:tr>
      <w:tr w:rsidR="00A73497" w:rsidRPr="00CC5F70" w:rsidTr="00A73497">
        <w:trPr>
          <w:trHeight w:val="350"/>
        </w:trPr>
        <w:tc>
          <w:tcPr>
            <w:tcW w:w="425" w:type="dxa"/>
            <w:vMerge/>
            <w:hideMark/>
          </w:tcPr>
          <w:p w:rsidR="00A73497" w:rsidRPr="00CC5F70" w:rsidRDefault="00A73497" w:rsidP="009F37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center"/>
            <w:hideMark/>
          </w:tcPr>
          <w:p w:rsidR="00A73497" w:rsidRPr="00CC5F70" w:rsidRDefault="00A73497" w:rsidP="00B74A02">
            <w:pPr>
              <w:ind w:right="34"/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1984" w:type="dxa"/>
            <w:vAlign w:val="center"/>
            <w:hideMark/>
          </w:tcPr>
          <w:p w:rsidR="00A73497" w:rsidRPr="00CC5F70" w:rsidRDefault="00A73497" w:rsidP="00B74A02">
            <w:pPr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Адрес объекта</w:t>
            </w:r>
          </w:p>
        </w:tc>
        <w:tc>
          <w:tcPr>
            <w:tcW w:w="1560" w:type="dxa"/>
            <w:vAlign w:val="center"/>
          </w:tcPr>
          <w:p w:rsidR="00A73497" w:rsidRPr="00CC5F70" w:rsidRDefault="00A73497" w:rsidP="00B74A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</w:t>
            </w:r>
            <w:r w:rsidRPr="00CC5F70">
              <w:rPr>
                <w:sz w:val="16"/>
                <w:szCs w:val="16"/>
              </w:rPr>
              <w:t>рибор</w:t>
            </w:r>
            <w:r>
              <w:rPr>
                <w:sz w:val="16"/>
                <w:szCs w:val="16"/>
              </w:rPr>
              <w:t>а</w:t>
            </w:r>
            <w:r w:rsidRPr="00CC5F70">
              <w:rPr>
                <w:sz w:val="16"/>
                <w:szCs w:val="16"/>
              </w:rPr>
              <w:t xml:space="preserve"> учета</w:t>
            </w:r>
          </w:p>
        </w:tc>
        <w:tc>
          <w:tcPr>
            <w:tcW w:w="1275" w:type="dxa"/>
            <w:vAlign w:val="center"/>
            <w:hideMark/>
          </w:tcPr>
          <w:p w:rsidR="00A73497" w:rsidRPr="00CC5F70" w:rsidRDefault="00A73497" w:rsidP="00B74A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договора</w:t>
            </w:r>
          </w:p>
        </w:tc>
        <w:tc>
          <w:tcPr>
            <w:tcW w:w="1418" w:type="dxa"/>
            <w:vAlign w:val="center"/>
            <w:hideMark/>
          </w:tcPr>
          <w:p w:rsidR="00A73497" w:rsidRPr="00CC5F70" w:rsidRDefault="00A73497" w:rsidP="00B74A02">
            <w:pPr>
              <w:jc w:val="center"/>
              <w:rPr>
                <w:sz w:val="16"/>
                <w:szCs w:val="16"/>
              </w:rPr>
            </w:pPr>
            <w:r w:rsidRPr="009F1119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транзитного</w:t>
            </w:r>
            <w:r w:rsidRPr="009F1119">
              <w:rPr>
                <w:sz w:val="16"/>
                <w:szCs w:val="16"/>
              </w:rPr>
              <w:t xml:space="preserve"> потребителя</w:t>
            </w:r>
          </w:p>
        </w:tc>
        <w:tc>
          <w:tcPr>
            <w:tcW w:w="992" w:type="dxa"/>
            <w:vAlign w:val="center"/>
            <w:hideMark/>
          </w:tcPr>
          <w:p w:rsidR="00A73497" w:rsidRPr="00CC5F70" w:rsidRDefault="00A73497" w:rsidP="00B5788D">
            <w:pPr>
              <w:jc w:val="center"/>
              <w:rPr>
                <w:sz w:val="16"/>
                <w:szCs w:val="16"/>
              </w:rPr>
            </w:pPr>
            <w:r w:rsidRPr="009F1119">
              <w:rPr>
                <w:sz w:val="16"/>
                <w:szCs w:val="16"/>
              </w:rPr>
              <w:t>Точка поставки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  <w:hideMark/>
          </w:tcPr>
          <w:p w:rsidR="00A73497" w:rsidRPr="00CC5F70" w:rsidRDefault="00A73497" w:rsidP="00530931">
            <w:pPr>
              <w:jc w:val="center"/>
              <w:rPr>
                <w:sz w:val="16"/>
                <w:szCs w:val="16"/>
              </w:rPr>
            </w:pPr>
            <w:r w:rsidRPr="009F1119">
              <w:rPr>
                <w:sz w:val="16"/>
                <w:szCs w:val="16"/>
              </w:rPr>
              <w:t>Наименование объект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1276" w:type="dxa"/>
            <w:vAlign w:val="center"/>
            <w:hideMark/>
          </w:tcPr>
          <w:p w:rsidR="00A73497" w:rsidRPr="00CC5F70" w:rsidRDefault="00A73497" w:rsidP="00B74A02">
            <w:pPr>
              <w:jc w:val="center"/>
              <w:rPr>
                <w:sz w:val="16"/>
                <w:szCs w:val="16"/>
              </w:rPr>
            </w:pPr>
            <w:r w:rsidRPr="00D31B47">
              <w:rPr>
                <w:sz w:val="16"/>
                <w:szCs w:val="16"/>
              </w:rPr>
              <w:t>Адрес объекта</w:t>
            </w:r>
          </w:p>
        </w:tc>
        <w:tc>
          <w:tcPr>
            <w:tcW w:w="1276" w:type="dxa"/>
            <w:vAlign w:val="center"/>
            <w:hideMark/>
          </w:tcPr>
          <w:p w:rsidR="00A73497" w:rsidRPr="00CC5F70" w:rsidRDefault="00A73497" w:rsidP="00B74A02">
            <w:pPr>
              <w:jc w:val="center"/>
              <w:rPr>
                <w:sz w:val="16"/>
                <w:szCs w:val="16"/>
              </w:rPr>
            </w:pPr>
            <w:r w:rsidRPr="00D31B47">
              <w:rPr>
                <w:sz w:val="16"/>
                <w:szCs w:val="16"/>
              </w:rPr>
              <w:t>Тип прибора учета</w:t>
            </w:r>
          </w:p>
        </w:tc>
        <w:tc>
          <w:tcPr>
            <w:tcW w:w="850" w:type="dxa"/>
            <w:vAlign w:val="center"/>
          </w:tcPr>
          <w:p w:rsidR="00A73497" w:rsidRPr="00CC5F70" w:rsidRDefault="00A73497" w:rsidP="00B74A02">
            <w:pPr>
              <w:ind w:left="-102" w:right="-89"/>
              <w:jc w:val="center"/>
              <w:rPr>
                <w:sz w:val="16"/>
                <w:szCs w:val="16"/>
              </w:rPr>
            </w:pPr>
            <w:r w:rsidRPr="00D31B47">
              <w:rPr>
                <w:sz w:val="16"/>
                <w:szCs w:val="16"/>
              </w:rPr>
              <w:t>№ прибора учета</w:t>
            </w:r>
          </w:p>
        </w:tc>
        <w:tc>
          <w:tcPr>
            <w:tcW w:w="825" w:type="dxa"/>
            <w:vAlign w:val="center"/>
            <w:hideMark/>
          </w:tcPr>
          <w:p w:rsidR="00A73497" w:rsidRPr="00CC5F70" w:rsidRDefault="00A73497" w:rsidP="00B74A02">
            <w:pPr>
              <w:jc w:val="center"/>
              <w:rPr>
                <w:sz w:val="16"/>
                <w:szCs w:val="16"/>
              </w:rPr>
            </w:pPr>
            <w:proofErr w:type="spellStart"/>
            <w:r w:rsidRPr="00D31B47">
              <w:rPr>
                <w:sz w:val="16"/>
                <w:szCs w:val="16"/>
              </w:rPr>
              <w:t>Коэф</w:t>
            </w:r>
            <w:proofErr w:type="spellEnd"/>
            <w:r w:rsidRPr="00D31B47">
              <w:rPr>
                <w:sz w:val="16"/>
                <w:szCs w:val="16"/>
              </w:rPr>
              <w:t>. трансформации</w:t>
            </w:r>
          </w:p>
        </w:tc>
        <w:tc>
          <w:tcPr>
            <w:tcW w:w="739" w:type="dxa"/>
            <w:vAlign w:val="center"/>
          </w:tcPr>
          <w:p w:rsidR="00A73497" w:rsidRPr="00CC5F70" w:rsidRDefault="00A73497" w:rsidP="00B74A02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Коэф-т</w:t>
            </w:r>
            <w:proofErr w:type="spellEnd"/>
            <w:r>
              <w:rPr>
                <w:sz w:val="16"/>
                <w:szCs w:val="16"/>
              </w:rPr>
              <w:t xml:space="preserve"> распределения</w:t>
            </w:r>
          </w:p>
        </w:tc>
      </w:tr>
      <w:tr w:rsidR="00A73497" w:rsidRPr="00CF4912" w:rsidTr="00A73497">
        <w:trPr>
          <w:trHeight w:val="109"/>
        </w:trPr>
        <w:tc>
          <w:tcPr>
            <w:tcW w:w="425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1</w:t>
            </w:r>
          </w:p>
        </w:tc>
        <w:tc>
          <w:tcPr>
            <w:tcW w:w="1418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739" w:type="dxa"/>
          </w:tcPr>
          <w:p w:rsidR="00A73497" w:rsidRPr="00CF4912" w:rsidRDefault="00A73497" w:rsidP="00A73497">
            <w:pPr>
              <w:jc w:val="center"/>
              <w:rPr>
                <w:sz w:val="18"/>
                <w:szCs w:val="18"/>
              </w:rPr>
            </w:pPr>
          </w:p>
        </w:tc>
      </w:tr>
      <w:tr w:rsidR="00A73497" w:rsidRPr="00CF4912" w:rsidTr="00A73497">
        <w:trPr>
          <w:trHeight w:val="127"/>
        </w:trPr>
        <w:tc>
          <w:tcPr>
            <w:tcW w:w="425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2</w:t>
            </w:r>
          </w:p>
        </w:tc>
        <w:tc>
          <w:tcPr>
            <w:tcW w:w="1418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739" w:type="dxa"/>
          </w:tcPr>
          <w:p w:rsidR="00A73497" w:rsidRPr="00CF4912" w:rsidRDefault="00A73497" w:rsidP="00A73497">
            <w:pPr>
              <w:jc w:val="center"/>
              <w:rPr>
                <w:sz w:val="18"/>
                <w:szCs w:val="18"/>
              </w:rPr>
            </w:pPr>
          </w:p>
        </w:tc>
      </w:tr>
      <w:tr w:rsidR="00A73497" w:rsidRPr="00CF4912" w:rsidTr="00A73497">
        <w:trPr>
          <w:trHeight w:val="216"/>
        </w:trPr>
        <w:tc>
          <w:tcPr>
            <w:tcW w:w="425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3</w:t>
            </w:r>
          </w:p>
        </w:tc>
        <w:tc>
          <w:tcPr>
            <w:tcW w:w="1418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noWrap/>
            <w:hideMark/>
          </w:tcPr>
          <w:p w:rsidR="00A73497" w:rsidRPr="00CF4912" w:rsidRDefault="00A73497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739" w:type="dxa"/>
          </w:tcPr>
          <w:p w:rsidR="00A73497" w:rsidRPr="00CF4912" w:rsidRDefault="00A73497" w:rsidP="00A73497">
            <w:pPr>
              <w:jc w:val="center"/>
              <w:rPr>
                <w:sz w:val="18"/>
                <w:szCs w:val="18"/>
              </w:rPr>
            </w:pPr>
          </w:p>
        </w:tc>
      </w:tr>
    </w:tbl>
    <w:tbl>
      <w:tblPr>
        <w:tblW w:w="15276" w:type="dxa"/>
        <w:tblInd w:w="817" w:type="dxa"/>
        <w:tblLayout w:type="fixed"/>
        <w:tblLook w:val="0000"/>
      </w:tblPr>
      <w:tblGrid>
        <w:gridCol w:w="8046"/>
        <w:gridCol w:w="7230"/>
      </w:tblGrid>
      <w:tr w:rsidR="00DE0DE3" w:rsidTr="008E4C14">
        <w:tc>
          <w:tcPr>
            <w:tcW w:w="8046" w:type="dxa"/>
          </w:tcPr>
          <w:p w:rsidR="001E5F71" w:rsidRDefault="001E5F71" w:rsidP="00A8241B">
            <w:pPr>
              <w:rPr>
                <w:rFonts w:ascii="Arial" w:hAnsi="Arial"/>
                <w:b/>
                <w:sz w:val="22"/>
              </w:rPr>
            </w:pPr>
          </w:p>
          <w:p w:rsidR="00054B7E" w:rsidRDefault="00054B7E" w:rsidP="00A8241B">
            <w:pPr>
              <w:rPr>
                <w:rFonts w:ascii="Arial" w:hAnsi="Arial"/>
                <w:b/>
                <w:sz w:val="22"/>
              </w:rPr>
            </w:pPr>
          </w:p>
          <w:p w:rsidR="00A73497" w:rsidRDefault="00A73497" w:rsidP="00A8241B">
            <w:pPr>
              <w:rPr>
                <w:rFonts w:ascii="Arial" w:hAnsi="Arial"/>
                <w:b/>
                <w:sz w:val="22"/>
              </w:rPr>
            </w:pPr>
          </w:p>
          <w:p w:rsidR="00A73497" w:rsidRDefault="00A73497" w:rsidP="00A8241B">
            <w:pPr>
              <w:rPr>
                <w:rFonts w:ascii="Arial" w:hAnsi="Arial"/>
                <w:b/>
                <w:sz w:val="22"/>
              </w:rPr>
            </w:pPr>
          </w:p>
          <w:p w:rsidR="00DE0DE3" w:rsidRDefault="00054B7E" w:rsidP="00A8241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ЭНЕРГОСНАБЖАЮЩАЯ ОРГАНИЗАЦИЯ</w:t>
            </w:r>
          </w:p>
        </w:tc>
        <w:tc>
          <w:tcPr>
            <w:tcW w:w="7230" w:type="dxa"/>
          </w:tcPr>
          <w:p w:rsidR="001E5F71" w:rsidRDefault="001E5F71" w:rsidP="00520BF9">
            <w:pPr>
              <w:pStyle w:val="2"/>
              <w:rPr>
                <w:lang w:val="ru-RU"/>
              </w:rPr>
            </w:pPr>
          </w:p>
          <w:p w:rsidR="00054B7E" w:rsidRDefault="00054B7E" w:rsidP="00520BF9">
            <w:pPr>
              <w:pStyle w:val="2"/>
              <w:rPr>
                <w:lang w:val="ru-RU"/>
              </w:rPr>
            </w:pPr>
          </w:p>
          <w:p w:rsidR="00A73497" w:rsidRDefault="00A73497" w:rsidP="00520BF9">
            <w:pPr>
              <w:pStyle w:val="2"/>
              <w:rPr>
                <w:lang w:val="ru-RU"/>
              </w:rPr>
            </w:pPr>
          </w:p>
          <w:p w:rsidR="00A73497" w:rsidRDefault="00A73497" w:rsidP="00520BF9">
            <w:pPr>
              <w:pStyle w:val="2"/>
              <w:rPr>
                <w:lang w:val="ru-RU"/>
              </w:rPr>
            </w:pPr>
          </w:p>
          <w:p w:rsidR="00DE0DE3" w:rsidRDefault="00CC6E42" w:rsidP="00520BF9">
            <w:pPr>
              <w:pStyle w:val="2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520BF9">
              <w:rPr>
                <w:lang w:val="ru-RU"/>
              </w:rPr>
              <w:t>ОТРЕБИТЕЛЬ</w:t>
            </w:r>
          </w:p>
        </w:tc>
      </w:tr>
      <w:tr w:rsidR="00DE0DE3" w:rsidTr="008E4C14">
        <w:trPr>
          <w:trHeight w:val="688"/>
        </w:trPr>
        <w:tc>
          <w:tcPr>
            <w:tcW w:w="8046" w:type="dxa"/>
          </w:tcPr>
          <w:p w:rsidR="00054B7E" w:rsidRDefault="00054B7E" w:rsidP="00A8241B">
            <w:pPr>
              <w:rPr>
                <w:rFonts w:ascii="Arial" w:hAnsi="Arial"/>
              </w:rPr>
            </w:pPr>
          </w:p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__________________________________</w:t>
            </w:r>
          </w:p>
          <w:p w:rsidR="00DE0DE3" w:rsidRDefault="00DE0DE3" w:rsidP="00A8241B">
            <w:pPr>
              <w:rPr>
                <w:rFonts w:ascii="Arial" w:hAnsi="Arial"/>
              </w:rPr>
            </w:pPr>
          </w:p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__________________________________    </w:t>
            </w:r>
          </w:p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</w:t>
            </w:r>
          </w:p>
          <w:p w:rsidR="00DE0DE3" w:rsidRDefault="00DE0DE3" w:rsidP="008E4C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«______»_________________20</w:t>
            </w:r>
            <w:r w:rsidR="008E4C14">
              <w:rPr>
                <w:rFonts w:ascii="Arial" w:hAnsi="Arial"/>
              </w:rPr>
              <w:t xml:space="preserve"> _____</w:t>
            </w:r>
            <w:r>
              <w:rPr>
                <w:rFonts w:ascii="Arial" w:hAnsi="Arial"/>
              </w:rPr>
              <w:t xml:space="preserve">  г.</w:t>
            </w:r>
          </w:p>
        </w:tc>
        <w:tc>
          <w:tcPr>
            <w:tcW w:w="7230" w:type="dxa"/>
          </w:tcPr>
          <w:p w:rsidR="00054B7E" w:rsidRDefault="00054B7E" w:rsidP="00A8241B">
            <w:pPr>
              <w:rPr>
                <w:rFonts w:ascii="Arial" w:hAnsi="Arial"/>
              </w:rPr>
            </w:pPr>
          </w:p>
          <w:p w:rsidR="00DE0DE3" w:rsidRDefault="00CC5F70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_</w:t>
            </w:r>
            <w:r w:rsidR="00DE0DE3">
              <w:rPr>
                <w:rFonts w:ascii="Arial" w:hAnsi="Arial"/>
              </w:rPr>
              <w:t>________________________________</w:t>
            </w:r>
          </w:p>
          <w:p w:rsidR="00CC5F70" w:rsidRDefault="00CC5F70" w:rsidP="00A8241B">
            <w:pPr>
              <w:rPr>
                <w:rFonts w:ascii="Arial" w:hAnsi="Arial"/>
              </w:rPr>
            </w:pPr>
          </w:p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_________________________________</w:t>
            </w:r>
          </w:p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:rsidR="00DE0DE3" w:rsidRDefault="00DE0DE3" w:rsidP="008E4C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«_______»_________________20 </w:t>
            </w:r>
            <w:r w:rsidR="008E4C14">
              <w:rPr>
                <w:rFonts w:ascii="Arial" w:hAnsi="Arial"/>
              </w:rPr>
              <w:t>____</w:t>
            </w:r>
            <w:r>
              <w:rPr>
                <w:rFonts w:ascii="Arial" w:hAnsi="Arial"/>
              </w:rPr>
              <w:t xml:space="preserve"> г.                                </w:t>
            </w:r>
          </w:p>
        </w:tc>
      </w:tr>
      <w:tr w:rsidR="00DE0DE3" w:rsidTr="008E4C14">
        <w:tc>
          <w:tcPr>
            <w:tcW w:w="8046" w:type="dxa"/>
          </w:tcPr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М.П.</w:t>
            </w:r>
          </w:p>
        </w:tc>
        <w:tc>
          <w:tcPr>
            <w:tcW w:w="7230" w:type="dxa"/>
          </w:tcPr>
          <w:p w:rsidR="00DE0DE3" w:rsidRDefault="00DE0DE3" w:rsidP="00A8241B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М.П.</w:t>
            </w:r>
          </w:p>
        </w:tc>
      </w:tr>
    </w:tbl>
    <w:p w:rsidR="00632BE9" w:rsidRDefault="00632BE9">
      <w:pPr>
        <w:rPr>
          <w:lang w:val="en-US"/>
        </w:rPr>
      </w:pPr>
    </w:p>
    <w:p w:rsidR="00632BE9" w:rsidRDefault="00632BE9"/>
    <w:sectPr w:rsidR="00632BE9" w:rsidSect="00916C06">
      <w:footerReference w:type="even" r:id="rId8"/>
      <w:footerReference w:type="default" r:id="rId9"/>
      <w:pgSz w:w="16840" w:h="11907" w:orient="landscape" w:code="9"/>
      <w:pgMar w:top="851" w:right="822" w:bottom="568" w:left="510" w:header="0" w:footer="6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70" w:rsidRDefault="00C45C70">
      <w:r>
        <w:separator/>
      </w:r>
    </w:p>
  </w:endnote>
  <w:endnote w:type="continuationSeparator" w:id="0">
    <w:p w:rsidR="00C45C70" w:rsidRDefault="00C45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1D" w:rsidRDefault="00CE5687" w:rsidP="00BA560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76C1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6C1D" w:rsidRDefault="00F76C1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609" w:rsidRDefault="00CE5687" w:rsidP="00775F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560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03BB">
      <w:rPr>
        <w:rStyle w:val="a5"/>
        <w:noProof/>
      </w:rPr>
      <w:t>1</w:t>
    </w:r>
    <w:r>
      <w:rPr>
        <w:rStyle w:val="a5"/>
      </w:rPr>
      <w:fldChar w:fldCharType="end"/>
    </w:r>
  </w:p>
  <w:p w:rsidR="00F76C1D" w:rsidRDefault="00BA5609" w:rsidP="0057446A">
    <w:pPr>
      <w:pStyle w:val="a4"/>
      <w:ind w:right="360"/>
    </w:pPr>
    <w:r>
      <w:rPr>
        <w:rStyle w:val="a5"/>
      </w:rPr>
      <w:t xml:space="preserve">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70" w:rsidRDefault="00C45C70">
      <w:r>
        <w:separator/>
      </w:r>
    </w:p>
  </w:footnote>
  <w:footnote w:type="continuationSeparator" w:id="0">
    <w:p w:rsidR="00C45C70" w:rsidRDefault="00C45C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944A1"/>
    <w:multiLevelType w:val="hybridMultilevel"/>
    <w:tmpl w:val="F9EA2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4C3"/>
    <w:rsid w:val="000109B3"/>
    <w:rsid w:val="00015B32"/>
    <w:rsid w:val="00020771"/>
    <w:rsid w:val="00045508"/>
    <w:rsid w:val="00050195"/>
    <w:rsid w:val="00054B7E"/>
    <w:rsid w:val="00054F78"/>
    <w:rsid w:val="00086C5A"/>
    <w:rsid w:val="0009138D"/>
    <w:rsid w:val="000951FC"/>
    <w:rsid w:val="00095496"/>
    <w:rsid w:val="000A471F"/>
    <w:rsid w:val="000B37FF"/>
    <w:rsid w:val="000B5939"/>
    <w:rsid w:val="000F3F1F"/>
    <w:rsid w:val="00104417"/>
    <w:rsid w:val="001246CC"/>
    <w:rsid w:val="001410B8"/>
    <w:rsid w:val="0014525A"/>
    <w:rsid w:val="00171DE8"/>
    <w:rsid w:val="00183798"/>
    <w:rsid w:val="001856C1"/>
    <w:rsid w:val="00196F37"/>
    <w:rsid w:val="001C2BF3"/>
    <w:rsid w:val="001D38F3"/>
    <w:rsid w:val="001E0875"/>
    <w:rsid w:val="001E5F71"/>
    <w:rsid w:val="001F5524"/>
    <w:rsid w:val="00202F25"/>
    <w:rsid w:val="00207D1D"/>
    <w:rsid w:val="00211C0A"/>
    <w:rsid w:val="00220FE4"/>
    <w:rsid w:val="00231716"/>
    <w:rsid w:val="002328A9"/>
    <w:rsid w:val="00246607"/>
    <w:rsid w:val="00253C06"/>
    <w:rsid w:val="00282F58"/>
    <w:rsid w:val="002A1C29"/>
    <w:rsid w:val="002D0C4B"/>
    <w:rsid w:val="002D2130"/>
    <w:rsid w:val="002E270D"/>
    <w:rsid w:val="002E2EE1"/>
    <w:rsid w:val="002E502C"/>
    <w:rsid w:val="002F03BB"/>
    <w:rsid w:val="003034B3"/>
    <w:rsid w:val="003070D7"/>
    <w:rsid w:val="00307129"/>
    <w:rsid w:val="00326077"/>
    <w:rsid w:val="00326C0D"/>
    <w:rsid w:val="003334D1"/>
    <w:rsid w:val="00346DB2"/>
    <w:rsid w:val="00360FF6"/>
    <w:rsid w:val="0036190B"/>
    <w:rsid w:val="003712E8"/>
    <w:rsid w:val="00383DB8"/>
    <w:rsid w:val="0038493C"/>
    <w:rsid w:val="003B1455"/>
    <w:rsid w:val="003B19F3"/>
    <w:rsid w:val="003B3A86"/>
    <w:rsid w:val="003D44AC"/>
    <w:rsid w:val="003E455B"/>
    <w:rsid w:val="003E6928"/>
    <w:rsid w:val="003E735B"/>
    <w:rsid w:val="003F2C6F"/>
    <w:rsid w:val="00416B67"/>
    <w:rsid w:val="00423165"/>
    <w:rsid w:val="00431973"/>
    <w:rsid w:val="00432FBA"/>
    <w:rsid w:val="00443AEB"/>
    <w:rsid w:val="0047341B"/>
    <w:rsid w:val="004812B3"/>
    <w:rsid w:val="0049002B"/>
    <w:rsid w:val="00490DF9"/>
    <w:rsid w:val="00496D83"/>
    <w:rsid w:val="00497551"/>
    <w:rsid w:val="00497563"/>
    <w:rsid w:val="004B14CB"/>
    <w:rsid w:val="004C24C3"/>
    <w:rsid w:val="004D1675"/>
    <w:rsid w:val="004D1D81"/>
    <w:rsid w:val="004D5679"/>
    <w:rsid w:val="00503C96"/>
    <w:rsid w:val="00520995"/>
    <w:rsid w:val="00520BF9"/>
    <w:rsid w:val="00530931"/>
    <w:rsid w:val="005322BD"/>
    <w:rsid w:val="00532D2B"/>
    <w:rsid w:val="00533C2E"/>
    <w:rsid w:val="00535F38"/>
    <w:rsid w:val="005472BF"/>
    <w:rsid w:val="00556458"/>
    <w:rsid w:val="00560C8E"/>
    <w:rsid w:val="0056489C"/>
    <w:rsid w:val="0057446A"/>
    <w:rsid w:val="00580846"/>
    <w:rsid w:val="00586BBA"/>
    <w:rsid w:val="00594BED"/>
    <w:rsid w:val="00595D85"/>
    <w:rsid w:val="005A423A"/>
    <w:rsid w:val="005A4629"/>
    <w:rsid w:val="005A67C7"/>
    <w:rsid w:val="005B3B08"/>
    <w:rsid w:val="005B3D1C"/>
    <w:rsid w:val="005D2186"/>
    <w:rsid w:val="005E6052"/>
    <w:rsid w:val="005E6F63"/>
    <w:rsid w:val="005F5BA1"/>
    <w:rsid w:val="005F77E7"/>
    <w:rsid w:val="00603954"/>
    <w:rsid w:val="006149D3"/>
    <w:rsid w:val="00615F9D"/>
    <w:rsid w:val="00632BE9"/>
    <w:rsid w:val="00633CBF"/>
    <w:rsid w:val="00635FB1"/>
    <w:rsid w:val="00643021"/>
    <w:rsid w:val="00664868"/>
    <w:rsid w:val="00664A12"/>
    <w:rsid w:val="006828BB"/>
    <w:rsid w:val="00690F8E"/>
    <w:rsid w:val="006A035B"/>
    <w:rsid w:val="006B6A56"/>
    <w:rsid w:val="006C2BF8"/>
    <w:rsid w:val="006C3A6E"/>
    <w:rsid w:val="006C3A8F"/>
    <w:rsid w:val="006C41E3"/>
    <w:rsid w:val="006D063A"/>
    <w:rsid w:val="006D5532"/>
    <w:rsid w:val="006E0813"/>
    <w:rsid w:val="006E32C5"/>
    <w:rsid w:val="006E7C92"/>
    <w:rsid w:val="006F7847"/>
    <w:rsid w:val="0072616D"/>
    <w:rsid w:val="00764164"/>
    <w:rsid w:val="0076734D"/>
    <w:rsid w:val="00773C3B"/>
    <w:rsid w:val="00781A5A"/>
    <w:rsid w:val="0078590B"/>
    <w:rsid w:val="007925F8"/>
    <w:rsid w:val="00792B1D"/>
    <w:rsid w:val="007A5FB8"/>
    <w:rsid w:val="007B3610"/>
    <w:rsid w:val="007C1958"/>
    <w:rsid w:val="007C4584"/>
    <w:rsid w:val="007C5B41"/>
    <w:rsid w:val="007E67DF"/>
    <w:rsid w:val="007F3469"/>
    <w:rsid w:val="007F37DC"/>
    <w:rsid w:val="007F6107"/>
    <w:rsid w:val="008039CA"/>
    <w:rsid w:val="0081406A"/>
    <w:rsid w:val="008375AA"/>
    <w:rsid w:val="00841D13"/>
    <w:rsid w:val="008530FA"/>
    <w:rsid w:val="0086122E"/>
    <w:rsid w:val="008746CA"/>
    <w:rsid w:val="008952F6"/>
    <w:rsid w:val="008A3A12"/>
    <w:rsid w:val="008C4BA1"/>
    <w:rsid w:val="008D2097"/>
    <w:rsid w:val="008E4C14"/>
    <w:rsid w:val="008F6417"/>
    <w:rsid w:val="008F6A0F"/>
    <w:rsid w:val="00914EB1"/>
    <w:rsid w:val="00916C06"/>
    <w:rsid w:val="009201C2"/>
    <w:rsid w:val="00923068"/>
    <w:rsid w:val="00926A95"/>
    <w:rsid w:val="00930B95"/>
    <w:rsid w:val="009453D1"/>
    <w:rsid w:val="0096529A"/>
    <w:rsid w:val="00965AF2"/>
    <w:rsid w:val="0096755C"/>
    <w:rsid w:val="00977FF6"/>
    <w:rsid w:val="009814A3"/>
    <w:rsid w:val="009849D1"/>
    <w:rsid w:val="00991495"/>
    <w:rsid w:val="009A11BC"/>
    <w:rsid w:val="009C0022"/>
    <w:rsid w:val="009C5176"/>
    <w:rsid w:val="009D5D65"/>
    <w:rsid w:val="009F1119"/>
    <w:rsid w:val="009F2DBD"/>
    <w:rsid w:val="009F37C4"/>
    <w:rsid w:val="00A03CF6"/>
    <w:rsid w:val="00A074AD"/>
    <w:rsid w:val="00A16C62"/>
    <w:rsid w:val="00A35EE0"/>
    <w:rsid w:val="00A40817"/>
    <w:rsid w:val="00A4174F"/>
    <w:rsid w:val="00A450E9"/>
    <w:rsid w:val="00A72C70"/>
    <w:rsid w:val="00A73497"/>
    <w:rsid w:val="00A75439"/>
    <w:rsid w:val="00A8241B"/>
    <w:rsid w:val="00A8596A"/>
    <w:rsid w:val="00A87C4D"/>
    <w:rsid w:val="00A95893"/>
    <w:rsid w:val="00AA60C6"/>
    <w:rsid w:val="00AB0B82"/>
    <w:rsid w:val="00AC418C"/>
    <w:rsid w:val="00AD41DA"/>
    <w:rsid w:val="00AF2E37"/>
    <w:rsid w:val="00AF74A8"/>
    <w:rsid w:val="00B20857"/>
    <w:rsid w:val="00B21471"/>
    <w:rsid w:val="00B21BBC"/>
    <w:rsid w:val="00B342D5"/>
    <w:rsid w:val="00B34740"/>
    <w:rsid w:val="00B43A83"/>
    <w:rsid w:val="00B52979"/>
    <w:rsid w:val="00B53C0C"/>
    <w:rsid w:val="00B55458"/>
    <w:rsid w:val="00B5788D"/>
    <w:rsid w:val="00B57DBE"/>
    <w:rsid w:val="00B61C8E"/>
    <w:rsid w:val="00B66DE8"/>
    <w:rsid w:val="00B70B42"/>
    <w:rsid w:val="00B74A02"/>
    <w:rsid w:val="00B76D04"/>
    <w:rsid w:val="00B83A98"/>
    <w:rsid w:val="00B9240F"/>
    <w:rsid w:val="00B92CD6"/>
    <w:rsid w:val="00B92F7A"/>
    <w:rsid w:val="00B9386D"/>
    <w:rsid w:val="00BA03D7"/>
    <w:rsid w:val="00BA5609"/>
    <w:rsid w:val="00BB0330"/>
    <w:rsid w:val="00BD128F"/>
    <w:rsid w:val="00BD619D"/>
    <w:rsid w:val="00BD6B27"/>
    <w:rsid w:val="00BD7448"/>
    <w:rsid w:val="00BF2343"/>
    <w:rsid w:val="00BF2B50"/>
    <w:rsid w:val="00C14979"/>
    <w:rsid w:val="00C206F5"/>
    <w:rsid w:val="00C212E6"/>
    <w:rsid w:val="00C33225"/>
    <w:rsid w:val="00C40928"/>
    <w:rsid w:val="00C45C70"/>
    <w:rsid w:val="00C67B19"/>
    <w:rsid w:val="00C77B98"/>
    <w:rsid w:val="00C80219"/>
    <w:rsid w:val="00CA180B"/>
    <w:rsid w:val="00CC5F70"/>
    <w:rsid w:val="00CC6E42"/>
    <w:rsid w:val="00CD358B"/>
    <w:rsid w:val="00CD648F"/>
    <w:rsid w:val="00CE1C2A"/>
    <w:rsid w:val="00CE1C70"/>
    <w:rsid w:val="00CE5687"/>
    <w:rsid w:val="00CF0397"/>
    <w:rsid w:val="00CF4912"/>
    <w:rsid w:val="00CF52E0"/>
    <w:rsid w:val="00CF7E3C"/>
    <w:rsid w:val="00D02567"/>
    <w:rsid w:val="00D02B01"/>
    <w:rsid w:val="00D10300"/>
    <w:rsid w:val="00D21F0B"/>
    <w:rsid w:val="00D26EE6"/>
    <w:rsid w:val="00D278F3"/>
    <w:rsid w:val="00D313FB"/>
    <w:rsid w:val="00D31B47"/>
    <w:rsid w:val="00D4715C"/>
    <w:rsid w:val="00D51C18"/>
    <w:rsid w:val="00D605F0"/>
    <w:rsid w:val="00D87AB3"/>
    <w:rsid w:val="00D95DCE"/>
    <w:rsid w:val="00DC6C13"/>
    <w:rsid w:val="00DD56F3"/>
    <w:rsid w:val="00DE0DE3"/>
    <w:rsid w:val="00DE111F"/>
    <w:rsid w:val="00DE5ACC"/>
    <w:rsid w:val="00DE5FD1"/>
    <w:rsid w:val="00DF278D"/>
    <w:rsid w:val="00E054D8"/>
    <w:rsid w:val="00E55D4A"/>
    <w:rsid w:val="00E6281A"/>
    <w:rsid w:val="00E64BFE"/>
    <w:rsid w:val="00E76C47"/>
    <w:rsid w:val="00E934C9"/>
    <w:rsid w:val="00E97AAC"/>
    <w:rsid w:val="00EB0FF6"/>
    <w:rsid w:val="00EB3357"/>
    <w:rsid w:val="00EB3533"/>
    <w:rsid w:val="00EC0E5C"/>
    <w:rsid w:val="00EE2BA8"/>
    <w:rsid w:val="00EE7C06"/>
    <w:rsid w:val="00EF087D"/>
    <w:rsid w:val="00F0284A"/>
    <w:rsid w:val="00F40204"/>
    <w:rsid w:val="00F4461A"/>
    <w:rsid w:val="00F50BE7"/>
    <w:rsid w:val="00F600D1"/>
    <w:rsid w:val="00F656F5"/>
    <w:rsid w:val="00F75DA1"/>
    <w:rsid w:val="00F76C1D"/>
    <w:rsid w:val="00F77EA4"/>
    <w:rsid w:val="00FA1654"/>
    <w:rsid w:val="00FC5D1A"/>
    <w:rsid w:val="00FD692D"/>
    <w:rsid w:val="00FE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0E5C"/>
  </w:style>
  <w:style w:type="paragraph" w:styleId="1">
    <w:name w:val="heading 1"/>
    <w:basedOn w:val="a"/>
    <w:next w:val="a"/>
    <w:qFormat/>
    <w:rsid w:val="00EC0E5C"/>
    <w:pPr>
      <w:keepNext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EC0E5C"/>
    <w:pPr>
      <w:keepNext/>
      <w:outlineLvl w:val="1"/>
    </w:pPr>
    <w:rPr>
      <w:rFonts w:ascii="Arial" w:hAnsi="Arial"/>
      <w:b/>
      <w:sz w:val="22"/>
      <w:lang w:val="en-US"/>
    </w:rPr>
  </w:style>
  <w:style w:type="paragraph" w:styleId="3">
    <w:name w:val="heading 3"/>
    <w:basedOn w:val="a"/>
    <w:next w:val="a"/>
    <w:qFormat/>
    <w:rsid w:val="00EC0E5C"/>
    <w:pPr>
      <w:keepNext/>
      <w:jc w:val="center"/>
      <w:outlineLvl w:val="2"/>
    </w:pPr>
    <w:rPr>
      <w:rFonts w:ascii="Arial" w:hAnsi="Arial"/>
      <w:b/>
      <w:sz w:val="16"/>
      <w:lang w:val="en-US"/>
    </w:rPr>
  </w:style>
  <w:style w:type="paragraph" w:styleId="4">
    <w:name w:val="heading 4"/>
    <w:basedOn w:val="a"/>
    <w:next w:val="a"/>
    <w:qFormat/>
    <w:rsid w:val="00EC0E5C"/>
    <w:pPr>
      <w:keepNext/>
      <w:jc w:val="center"/>
      <w:outlineLvl w:val="3"/>
    </w:pPr>
    <w:rPr>
      <w:rFonts w:ascii="Arial" w:hAnsi="Arial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C0E5C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C0E5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EC0E5C"/>
  </w:style>
  <w:style w:type="paragraph" w:styleId="a6">
    <w:name w:val="caption"/>
    <w:basedOn w:val="a"/>
    <w:next w:val="a"/>
    <w:qFormat/>
    <w:rsid w:val="00EC0E5C"/>
    <w:rPr>
      <w:b/>
      <w:bCs/>
    </w:rPr>
  </w:style>
  <w:style w:type="paragraph" w:styleId="a7">
    <w:name w:val="Body Text Indent"/>
    <w:basedOn w:val="a"/>
    <w:link w:val="a8"/>
    <w:rsid w:val="00EC0E5C"/>
    <w:pPr>
      <w:ind w:left="6096"/>
    </w:pPr>
    <w:rPr>
      <w:rFonts w:ascii="Arial" w:hAnsi="Arial"/>
    </w:rPr>
  </w:style>
  <w:style w:type="paragraph" w:styleId="a9">
    <w:name w:val="Body Text"/>
    <w:basedOn w:val="a"/>
    <w:rsid w:val="00EC0E5C"/>
    <w:pPr>
      <w:jc w:val="both"/>
    </w:pPr>
    <w:rPr>
      <w:sz w:val="24"/>
    </w:rPr>
  </w:style>
  <w:style w:type="table" w:styleId="aa">
    <w:name w:val="Table Grid"/>
    <w:basedOn w:val="a1"/>
    <w:rsid w:val="00DE5A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5744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7446A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link w:val="a7"/>
    <w:rsid w:val="00B83A98"/>
    <w:rPr>
      <w:rFonts w:ascii="Arial" w:hAnsi="Arial"/>
    </w:rPr>
  </w:style>
  <w:style w:type="paragraph" w:styleId="ad">
    <w:name w:val="List Paragraph"/>
    <w:basedOn w:val="a"/>
    <w:uiPriority w:val="34"/>
    <w:qFormat/>
    <w:rsid w:val="00991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22"/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16"/>
      <w:lang w:val="en-US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Body Text Indent"/>
    <w:basedOn w:val="a"/>
    <w:link w:val="a8"/>
    <w:pPr>
      <w:ind w:left="6096"/>
    </w:pPr>
    <w:rPr>
      <w:rFonts w:ascii="Arial" w:hAnsi="Arial"/>
    </w:rPr>
  </w:style>
  <w:style w:type="paragraph" w:styleId="a9">
    <w:name w:val="Body Text"/>
    <w:basedOn w:val="a"/>
    <w:pPr>
      <w:jc w:val="both"/>
    </w:pPr>
    <w:rPr>
      <w:sz w:val="24"/>
    </w:rPr>
  </w:style>
  <w:style w:type="table" w:styleId="aa">
    <w:name w:val="Table Grid"/>
    <w:basedOn w:val="a1"/>
    <w:rsid w:val="00DE5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5744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7446A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link w:val="a7"/>
    <w:rsid w:val="00B83A98"/>
    <w:rPr>
      <w:rFonts w:ascii="Arial" w:hAnsi="Arial"/>
    </w:rPr>
  </w:style>
  <w:style w:type="paragraph" w:styleId="ad">
    <w:name w:val="List Paragraph"/>
    <w:basedOn w:val="a"/>
    <w:uiPriority w:val="34"/>
    <w:qFormat/>
    <w:rsid w:val="009914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_exe\template\s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4A4B9-BC0B-4BFA-B1F6-8B547E70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s3</Template>
  <TotalTime>84</TotalTime>
  <Pages>1</Pages>
  <Words>97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LENENERGO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Володькин Сергей Андреевич</dc:creator>
  <cp:lastModifiedBy>Мысов</cp:lastModifiedBy>
  <cp:revision>29</cp:revision>
  <cp:lastPrinted>2020-08-03T05:41:00Z</cp:lastPrinted>
  <dcterms:created xsi:type="dcterms:W3CDTF">2020-08-04T01:12:00Z</dcterms:created>
  <dcterms:modified xsi:type="dcterms:W3CDTF">2020-12-07T04:19:00Z</dcterms:modified>
</cp:coreProperties>
</file>